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CA5CB" w14:textId="77777777" w:rsidR="00CC6790" w:rsidRDefault="00CC6790" w:rsidP="00CC679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GODESON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fl.1423)</w:t>
      </w:r>
    </w:p>
    <w:p w14:paraId="0C611F83" w14:textId="77777777" w:rsidR="00CC6790" w:rsidRDefault="00CC6790" w:rsidP="00CC6790">
      <w:pPr>
        <w:pStyle w:val="NoSpacing"/>
        <w:rPr>
          <w:rFonts w:cs="Times New Roman"/>
          <w:szCs w:val="24"/>
        </w:rPr>
      </w:pPr>
    </w:p>
    <w:p w14:paraId="05029200" w14:textId="77777777" w:rsidR="00CC6790" w:rsidRDefault="00CC6790" w:rsidP="00CC6790">
      <w:pPr>
        <w:pStyle w:val="NoSpacing"/>
        <w:rPr>
          <w:rFonts w:cs="Times New Roman"/>
          <w:szCs w:val="24"/>
        </w:rPr>
      </w:pPr>
    </w:p>
    <w:p w14:paraId="4EA7C053" w14:textId="77777777" w:rsidR="00CC6790" w:rsidRDefault="00CC6790" w:rsidP="00CC679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Feb.1423</w:t>
      </w:r>
      <w:r>
        <w:rPr>
          <w:rFonts w:cs="Times New Roman"/>
          <w:szCs w:val="24"/>
        </w:rPr>
        <w:tab/>
        <w:t xml:space="preserve">He had a servant, William </w:t>
      </w:r>
      <w:proofErr w:type="spellStart"/>
      <w:r>
        <w:rPr>
          <w:rFonts w:cs="Times New Roman"/>
          <w:szCs w:val="24"/>
        </w:rPr>
        <w:t>Kerver</w:t>
      </w:r>
      <w:proofErr w:type="spellEnd"/>
      <w:r>
        <w:rPr>
          <w:rFonts w:cs="Times New Roman"/>
          <w:szCs w:val="24"/>
        </w:rPr>
        <w:t xml:space="preserve">(q.v.), who left his service before his </w:t>
      </w:r>
      <w:proofErr w:type="gramStart"/>
      <w:r>
        <w:rPr>
          <w:rFonts w:cs="Times New Roman"/>
          <w:szCs w:val="24"/>
        </w:rPr>
        <w:t>term</w:t>
      </w:r>
      <w:proofErr w:type="gramEnd"/>
    </w:p>
    <w:p w14:paraId="1489FE15" w14:textId="77777777" w:rsidR="00CC6790" w:rsidRDefault="00CC6790" w:rsidP="00CC679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was up and joined the service of John Rampton of Great </w:t>
      </w:r>
      <w:proofErr w:type="spellStart"/>
      <w:r>
        <w:rPr>
          <w:rFonts w:cs="Times New Roman"/>
          <w:szCs w:val="24"/>
        </w:rPr>
        <w:t>Tey</w:t>
      </w:r>
      <w:proofErr w:type="spellEnd"/>
      <w:r>
        <w:rPr>
          <w:rFonts w:cs="Times New Roman"/>
          <w:szCs w:val="24"/>
        </w:rPr>
        <w:t>, Essex(q.v.).</w:t>
      </w:r>
    </w:p>
    <w:p w14:paraId="0CE51B83" w14:textId="77777777" w:rsidR="00CC6790" w:rsidRDefault="00CC6790" w:rsidP="00CC679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1422-29 p.27)</w:t>
      </w:r>
    </w:p>
    <w:p w14:paraId="4C5D26B0" w14:textId="77777777" w:rsidR="00CC6790" w:rsidRDefault="00CC6790" w:rsidP="00CC6790">
      <w:pPr>
        <w:pStyle w:val="NoSpacing"/>
        <w:rPr>
          <w:rFonts w:cs="Times New Roman"/>
          <w:szCs w:val="24"/>
        </w:rPr>
      </w:pPr>
    </w:p>
    <w:p w14:paraId="2CA20D53" w14:textId="77777777" w:rsidR="00CC6790" w:rsidRDefault="00CC6790" w:rsidP="00CC6790">
      <w:pPr>
        <w:pStyle w:val="NoSpacing"/>
        <w:rPr>
          <w:rFonts w:cs="Times New Roman"/>
          <w:szCs w:val="24"/>
        </w:rPr>
      </w:pPr>
    </w:p>
    <w:p w14:paraId="5FE5E565" w14:textId="77777777" w:rsidR="00CC6790" w:rsidRDefault="00CC6790" w:rsidP="00CC679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July 2023</w:t>
      </w:r>
    </w:p>
    <w:p w14:paraId="39F53C6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8D78D" w14:textId="77777777" w:rsidR="00CC6790" w:rsidRDefault="00CC6790" w:rsidP="009139A6">
      <w:r>
        <w:separator/>
      </w:r>
    </w:p>
  </w:endnote>
  <w:endnote w:type="continuationSeparator" w:id="0">
    <w:p w14:paraId="1A219706" w14:textId="77777777" w:rsidR="00CC6790" w:rsidRDefault="00CC679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AF2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74EB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1642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B7FA9" w14:textId="77777777" w:rsidR="00CC6790" w:rsidRDefault="00CC6790" w:rsidP="009139A6">
      <w:r>
        <w:separator/>
      </w:r>
    </w:p>
  </w:footnote>
  <w:footnote w:type="continuationSeparator" w:id="0">
    <w:p w14:paraId="4E9B546F" w14:textId="77777777" w:rsidR="00CC6790" w:rsidRDefault="00CC679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25B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AAD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70A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79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C679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AE159"/>
  <w15:chartTrackingRefBased/>
  <w15:docId w15:val="{2BDF911D-9617-4480-8008-B6D1651E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2023-07-02T18:30:00Z</dcterms:created>
  <dcterms:modified xsi:type="dcterms:W3CDTF">2023-07-02T18:30:00Z</dcterms:modified>
</cp:coreProperties>
</file>